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37950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LOKWOD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DA1B45F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</w:p>
    <w:p w14:paraId="6F919732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</w:p>
    <w:p w14:paraId="3F624E94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Northallerton into </w:t>
      </w:r>
    </w:p>
    <w:p w14:paraId="396D4F85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 of Ralph Neville, 2</w:t>
      </w:r>
      <w:r w:rsidRPr="00F55F24">
        <w:rPr>
          <w:rFonts w:eastAsia="Times New Roman" w:cs="Times New Roman"/>
          <w:szCs w:val="24"/>
          <w:vertAlign w:val="superscript"/>
        </w:rPr>
        <w:t>nd</w:t>
      </w:r>
      <w:r>
        <w:rPr>
          <w:rFonts w:eastAsia="Times New Roman" w:cs="Times New Roman"/>
          <w:szCs w:val="24"/>
        </w:rPr>
        <w:t xml:space="preserve"> Earl of Westmoreland.</w:t>
      </w:r>
    </w:p>
    <w:p w14:paraId="31906D4B" w14:textId="77777777" w:rsidR="00250493" w:rsidRDefault="00250493" w:rsidP="0025049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CBDB722" w14:textId="77777777" w:rsidR="00250493" w:rsidRDefault="00250493" w:rsidP="0025049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p.107)</w:t>
      </w:r>
    </w:p>
    <w:p w14:paraId="65274181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</w:p>
    <w:p w14:paraId="2E08EDDF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</w:p>
    <w:p w14:paraId="279A4F17" w14:textId="77777777" w:rsidR="00250493" w:rsidRDefault="00250493" w:rsidP="002504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August 2023</w:t>
      </w:r>
    </w:p>
    <w:p w14:paraId="3C168C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E9BC2" w14:textId="77777777" w:rsidR="00250493" w:rsidRDefault="00250493" w:rsidP="009139A6">
      <w:r>
        <w:separator/>
      </w:r>
    </w:p>
  </w:endnote>
  <w:endnote w:type="continuationSeparator" w:id="0">
    <w:p w14:paraId="498DA344" w14:textId="77777777" w:rsidR="00250493" w:rsidRDefault="002504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1F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34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AE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B21FD" w14:textId="77777777" w:rsidR="00250493" w:rsidRDefault="00250493" w:rsidP="009139A6">
      <w:r>
        <w:separator/>
      </w:r>
    </w:p>
  </w:footnote>
  <w:footnote w:type="continuationSeparator" w:id="0">
    <w:p w14:paraId="4BABDB19" w14:textId="77777777" w:rsidR="00250493" w:rsidRDefault="002504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2B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5E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38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493"/>
    <w:rsid w:val="000666E0"/>
    <w:rsid w:val="0025049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0934F"/>
  <w15:chartTrackingRefBased/>
  <w15:docId w15:val="{D0214697-72E1-479F-A296-ECB0CC4C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2023-08-07T20:44:00Z</dcterms:created>
  <dcterms:modified xsi:type="dcterms:W3CDTF">2023-08-07T20:45:00Z</dcterms:modified>
</cp:coreProperties>
</file>